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718" w:rsidRPr="002F03DC" w:rsidRDefault="00A44718" w:rsidP="00A44718">
      <w:pPr>
        <w:spacing w:after="60" w:line="228" w:lineRule="auto"/>
      </w:pPr>
      <w:bookmarkStart w:id="0" w:name="_GoBack"/>
      <w:bookmarkEnd w:id="0"/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A44718" w:rsidRPr="00A82BB3" w:rsidRDefault="00A44718" w:rsidP="00A4471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</w:t>
      </w:r>
      <w:r w:rsidR="00DA5A21">
        <w:rPr>
          <w:i/>
          <w:sz w:val="22"/>
          <w:szCs w:val="22"/>
          <w:vertAlign w:val="superscript"/>
        </w:rPr>
        <w:t>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A44718" w:rsidRPr="002F03DC" w:rsidRDefault="00A44718" w:rsidP="00A4471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A44718" w:rsidRPr="002F03DC" w:rsidRDefault="00A44718" w:rsidP="00A4471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A44718" w:rsidRPr="00A82BB3" w:rsidRDefault="00A44718" w:rsidP="00A4471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A44718" w:rsidRPr="00A82BB3" w:rsidRDefault="00A44718" w:rsidP="00A4471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A44718" w:rsidRPr="00FD7DD6" w:rsidRDefault="00A44718" w:rsidP="00A44718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A44718" w:rsidRPr="002F03DC" w:rsidRDefault="00A44718" w:rsidP="00A4471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A44718" w:rsidRPr="002F03DC" w:rsidRDefault="00A44718" w:rsidP="00A44718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A44718" w:rsidRPr="00A82BB3" w:rsidRDefault="00A44718" w:rsidP="00A4471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44718" w:rsidRDefault="00A44718" w:rsidP="00A44718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A44718" w:rsidRDefault="00A44718" w:rsidP="00A44718">
      <w:pPr>
        <w:spacing w:after="120"/>
      </w:pPr>
    </w:p>
    <w:p w:rsidR="00A44718" w:rsidRPr="002F03DC" w:rsidRDefault="00A44718" w:rsidP="00A44718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A44718" w:rsidRDefault="00A44718" w:rsidP="00A4471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A44718" w:rsidRPr="002F03DC" w:rsidRDefault="00A44718" w:rsidP="00A4471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A44718" w:rsidRDefault="00A44718" w:rsidP="00A44718">
      <w:pPr>
        <w:keepNext/>
        <w:sectPr w:rsidR="00A44718" w:rsidSect="00C417B4">
          <w:headerReference w:type="even" r:id="rId6"/>
          <w:headerReference w:type="default" r:id="rId7"/>
          <w:foot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A44718" w:rsidRDefault="00A44718" w:rsidP="00A44718">
      <w:pPr>
        <w:outlineLvl w:val="0"/>
        <w:rPr>
          <w:rFonts w:ascii="Arial" w:hAnsi="Arial" w:cs="Arial"/>
          <w:b/>
          <w:caps/>
          <w:sz w:val="32"/>
          <w:szCs w:val="32"/>
        </w:rPr>
        <w:sectPr w:rsidR="00A44718" w:rsidSect="00A82BB3">
          <w:headerReference w:type="default" r:id="rId10"/>
          <w:footerReference w:type="default" r:id="rId1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C664C9" w:rsidRDefault="00C664C9"/>
    <w:sectPr w:rsidR="00C66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0F5" w:rsidRDefault="00DA5A21">
      <w:r>
        <w:separator/>
      </w:r>
    </w:p>
  </w:endnote>
  <w:endnote w:type="continuationSeparator" w:id="0">
    <w:p w:rsidR="00A060F5" w:rsidRDefault="00DA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A44718" w:rsidP="00F569F2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A44718" w:rsidP="0068543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C8D202" wp14:editId="3C2D694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3C75AD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8D202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7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ZD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cjZ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13hZD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3C75AD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A44718" w:rsidP="00F569F2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3C75AD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A44718" w:rsidP="0068543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9A52C3" wp14:editId="7965F148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A44718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75A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C75A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9A52C3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9" type="#_x0000_t202" style="position:absolute;left:0;text-align:left;margin-left:417.25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Dd4xQ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" filled="f" stroked="f" strokeweight="1.3pt">
              <v:textbox>
                <w:txbxContent>
                  <w:p w:rsidR="00800831" w:rsidRPr="004511AD" w:rsidRDefault="00A44718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75A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C75A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0F5" w:rsidRDefault="00DA5A21">
      <w:r>
        <w:separator/>
      </w:r>
    </w:p>
  </w:footnote>
  <w:footnote w:type="continuationSeparator" w:id="0">
    <w:p w:rsidR="00A060F5" w:rsidRDefault="00DA5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A447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C3211DC" wp14:editId="17E3EB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A44718" w:rsidP="00EE741C">
                          <w:pPr>
                            <w:pStyle w:val="a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211DC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A44718" w:rsidP="00EE741C">
                    <w:pPr>
                      <w:pStyle w:val="a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A44718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3C75AD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A447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52D68E5" wp14:editId="2A1DDC5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3C75AD" w:rsidP="00EE741C">
                          <w:pPr>
                            <w:pStyle w:val="a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2D68E5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8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/U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nS&#10;s3N2ip5Azg5uWIntjwMxDKxxENcKegM/1EaJ0XB+77vxA9/2j8ToURUHVe/b8w0L0vi8PR0NS+g3&#10;ABItXFygjKbBHAPhMRkUf0ENI9IrMNaGB429A4c+gZvfwF0LLMfvgr/Mr/ch6+XrtfwF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j6/9S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3C75AD" w:rsidP="00EE741C">
                    <w:pPr>
                      <w:pStyle w:val="a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A44718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3C75AD" w:rsidP="00C417B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18"/>
    <w:rsid w:val="003C75AD"/>
    <w:rsid w:val="00A060F5"/>
    <w:rsid w:val="00A44718"/>
    <w:rsid w:val="00C664C9"/>
    <w:rsid w:val="00D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75C30-2A26-48E2-A584-434F03FC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47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447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4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A44718"/>
    <w:pPr>
      <w:ind w:firstLine="567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57A9F0C2.dotm</Template>
  <TotalTime>0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Чумарева Елена Михайловна</cp:lastModifiedBy>
  <cp:revision>2</cp:revision>
  <dcterms:created xsi:type="dcterms:W3CDTF">2020-04-29T10:22:00Z</dcterms:created>
  <dcterms:modified xsi:type="dcterms:W3CDTF">2020-04-29T10:22:00Z</dcterms:modified>
</cp:coreProperties>
</file>